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9ACD7" w14:textId="4FE896EF" w:rsidR="00754330" w:rsidRDefault="00754330" w:rsidP="00A55FFB">
      <w:pPr>
        <w:rPr>
          <w:rFonts w:cs="Arial"/>
        </w:rPr>
      </w:pPr>
    </w:p>
    <w:p w14:paraId="28F33F12" w14:textId="77777777" w:rsidR="00754330" w:rsidRDefault="00754330" w:rsidP="00A55FFB">
      <w:pPr>
        <w:rPr>
          <w:rFonts w:cs="Arial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3456D286" w14:textId="77777777" w:rsidR="000646B3" w:rsidRDefault="000646B3" w:rsidP="000646B3">
      <w:pPr>
        <w:tabs>
          <w:tab w:val="left" w:pos="1083"/>
        </w:tabs>
        <w:rPr>
          <w:rFonts w:cs="Arial"/>
        </w:rPr>
      </w:pPr>
    </w:p>
    <w:p w14:paraId="01D71DC6" w14:textId="77777777" w:rsidR="000646B3" w:rsidRPr="00603865" w:rsidRDefault="000646B3" w:rsidP="000646B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603865">
        <w:rPr>
          <w:rFonts w:ascii="Arial" w:hAnsi="Arial" w:cs="Arial"/>
          <w:b/>
          <w:bCs/>
        </w:rPr>
        <w:t>Razlog za izključitev iz 5k člena UREDBE SVETA (EU) 2022/576</w:t>
      </w:r>
    </w:p>
    <w:p w14:paraId="349DE629" w14:textId="77777777" w:rsidR="000646B3" w:rsidRPr="00BE53F8" w:rsidRDefault="000646B3" w:rsidP="000646B3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28937356" w14:textId="77777777" w:rsidR="000646B3" w:rsidRPr="00BE53F8" w:rsidRDefault="000646B3" w:rsidP="000646B3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3BBC7CD0" w14:textId="77777777" w:rsidR="000646B3" w:rsidRPr="00BE53F8" w:rsidRDefault="000646B3" w:rsidP="000646B3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490D17D8" w14:textId="77777777" w:rsidR="000646B3" w:rsidRPr="00BE53F8" w:rsidRDefault="000646B3" w:rsidP="000646B3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1658A2F8" w14:textId="77777777" w:rsidR="000646B3" w:rsidRPr="00BE53F8" w:rsidRDefault="000646B3" w:rsidP="000646B3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6170D457" w14:textId="77777777" w:rsidR="000646B3" w:rsidRDefault="000646B3" w:rsidP="000646B3">
      <w:pPr>
        <w:tabs>
          <w:tab w:val="left" w:pos="1083"/>
        </w:tabs>
        <w:rPr>
          <w:rFonts w:cs="Arial"/>
        </w:rPr>
      </w:pPr>
    </w:p>
    <w:p w14:paraId="408EFC0D" w14:textId="77777777" w:rsidR="000646B3" w:rsidRPr="00603865" w:rsidRDefault="000646B3" w:rsidP="000646B3">
      <w:pPr>
        <w:pStyle w:val="Odstavekseznama"/>
        <w:numPr>
          <w:ilvl w:val="0"/>
          <w:numId w:val="17"/>
        </w:numPr>
        <w:tabs>
          <w:tab w:val="left" w:pos="1083"/>
        </w:tabs>
        <w:rPr>
          <w:rFonts w:ascii="Arial" w:hAnsi="Arial" w:cs="Arial"/>
        </w:rPr>
      </w:pPr>
      <w:r w:rsidRPr="00603865">
        <w:rPr>
          <w:rFonts w:ascii="Arial" w:hAnsi="Arial" w:cs="Arial"/>
        </w:rPr>
        <w:t>Izjavljamo, da imamo ustrezno bonitetno oceno skladno z 2 B točko obrazca OBR-2.06.</w:t>
      </w:r>
    </w:p>
    <w:p w14:paraId="48684E85" w14:textId="77777777" w:rsidR="000646B3" w:rsidRPr="00603865" w:rsidRDefault="000646B3" w:rsidP="000646B3">
      <w:pPr>
        <w:pStyle w:val="Odstavekseznama"/>
        <w:tabs>
          <w:tab w:val="left" w:pos="1083"/>
        </w:tabs>
        <w:rPr>
          <w:rFonts w:ascii="Arial" w:hAnsi="Arial" w:cs="Arial"/>
        </w:rPr>
      </w:pPr>
      <w:r w:rsidRPr="00603865">
        <w:rPr>
          <w:rFonts w:ascii="Arial" w:hAnsi="Arial" w:cs="Arial"/>
        </w:rPr>
        <w:t>DOKAZILO: Ponudnik predloži ustrezno dokazilo skladno z 2 B točko obrazca OBR-2.06.</w:t>
      </w:r>
    </w:p>
    <w:p w14:paraId="64992F50" w14:textId="77777777" w:rsidR="000646B3" w:rsidRPr="00BE53F8" w:rsidRDefault="000646B3" w:rsidP="000646B3">
      <w:pPr>
        <w:tabs>
          <w:tab w:val="left" w:pos="1083"/>
        </w:tabs>
        <w:rPr>
          <w:rFonts w:cs="Arial"/>
        </w:rPr>
      </w:pPr>
    </w:p>
    <w:p w14:paraId="63B8F896" w14:textId="77777777" w:rsidR="000646B3" w:rsidRDefault="000646B3" w:rsidP="000646B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603865">
        <w:rPr>
          <w:rFonts w:ascii="Arial" w:hAnsi="Arial" w:cs="Arial"/>
          <w:b/>
        </w:rPr>
        <w:t>IZJAVA – DRUGO:</w:t>
      </w:r>
    </w:p>
    <w:p w14:paraId="4A257B3E" w14:textId="77777777" w:rsidR="000646B3" w:rsidRPr="00603865" w:rsidRDefault="000646B3" w:rsidP="000646B3">
      <w:pPr>
        <w:pStyle w:val="Odstavekseznama"/>
        <w:rPr>
          <w:rFonts w:ascii="Arial" w:hAnsi="Arial" w:cs="Arial"/>
          <w:b/>
        </w:rPr>
      </w:pPr>
      <w:r w:rsidRPr="00603865">
        <w:rPr>
          <w:rFonts w:ascii="Arial" w:hAnsi="Arial" w:cs="Arial"/>
        </w:rPr>
        <w:t>Izjavljamo, da nismo uvrščeni v evidenco poslovnih subjektov iz 35. člena Zakona o integriteti in preprečevanju korupcije (Uradni list RS, št. 69/11-UPB2 in 158/20) in nam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  <w:bookmarkStart w:id="1" w:name="_GoBack"/>
      <w:bookmarkEnd w:id="1"/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4898AA9F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A6588" w14:textId="77777777" w:rsidR="00540473" w:rsidRDefault="00540473">
      <w:r>
        <w:separator/>
      </w:r>
    </w:p>
  </w:endnote>
  <w:endnote w:type="continuationSeparator" w:id="0">
    <w:p w14:paraId="430C9B03" w14:textId="77777777" w:rsidR="00540473" w:rsidRDefault="005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38B52" w14:textId="77777777" w:rsidR="00540473" w:rsidRDefault="00540473">
      <w:r>
        <w:separator/>
      </w:r>
    </w:p>
  </w:footnote>
  <w:footnote w:type="continuationSeparator" w:id="0">
    <w:p w14:paraId="59D75C62" w14:textId="77777777" w:rsidR="00540473" w:rsidRDefault="0054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5742D" w:rsidRPr="0045742D" w14:paraId="64057CEE" w14:textId="77777777" w:rsidTr="0045742D">
      <w:tc>
        <w:tcPr>
          <w:tcW w:w="403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0A2A607" w14:textId="77777777" w:rsidR="0045742D" w:rsidRPr="0045742D" w:rsidRDefault="0045742D" w:rsidP="0045742D">
          <w:pPr>
            <w:ind w:right="6"/>
            <w:rPr>
              <w:rFonts w:cs="Arial"/>
              <w:b/>
              <w:color w:val="000000"/>
            </w:rPr>
          </w:pPr>
          <w:r w:rsidRPr="0045742D">
            <w:rPr>
              <w:rFonts w:cs="Arial"/>
              <w:b/>
              <w:color w:val="000000"/>
            </w:rPr>
            <w:t>Zavod Republike Slovenije</w:t>
          </w:r>
        </w:p>
        <w:p w14:paraId="6AC81A4E" w14:textId="77777777" w:rsidR="0045742D" w:rsidRPr="0045742D" w:rsidRDefault="0045742D" w:rsidP="0045742D">
          <w:pPr>
            <w:ind w:right="6"/>
            <w:rPr>
              <w:rFonts w:cs="Arial"/>
              <w:b/>
              <w:color w:val="000000"/>
            </w:rPr>
          </w:pPr>
          <w:r w:rsidRPr="0045742D">
            <w:rPr>
              <w:rFonts w:cs="Arial"/>
              <w:b/>
              <w:color w:val="000000"/>
            </w:rPr>
            <w:t>za blagovne rezerve</w:t>
          </w:r>
        </w:p>
        <w:p w14:paraId="19A61248" w14:textId="77777777" w:rsidR="0045742D" w:rsidRPr="0045742D" w:rsidRDefault="0045742D" w:rsidP="0045742D">
          <w:pPr>
            <w:ind w:right="6"/>
            <w:rPr>
              <w:rFonts w:cs="Arial"/>
              <w:color w:val="000000"/>
              <w:spacing w:val="-2"/>
            </w:rPr>
          </w:pPr>
        </w:p>
        <w:p w14:paraId="13181605" w14:textId="77777777" w:rsidR="0045742D" w:rsidRPr="0045742D" w:rsidRDefault="0045742D" w:rsidP="0045742D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4574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1E118AB2" w14:textId="77777777" w:rsidR="0045742D" w:rsidRPr="0045742D" w:rsidRDefault="0045742D" w:rsidP="0045742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4574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22029014" w14:textId="77777777" w:rsidR="0045742D" w:rsidRPr="0045742D" w:rsidRDefault="0045742D" w:rsidP="0045742D">
          <w:pPr>
            <w:jc w:val="center"/>
            <w:rPr>
              <w:rFonts w:cs="Arial"/>
              <w:color w:val="000000"/>
            </w:rPr>
          </w:pPr>
          <w:r w:rsidRPr="0045742D">
            <w:rPr>
              <w:rFonts w:cs="Arial"/>
              <w:noProof/>
              <w:color w:val="000000"/>
            </w:rPr>
            <w:drawing>
              <wp:inline distT="0" distB="0" distL="0" distR="0" wp14:anchorId="2DE182BF" wp14:editId="3F61A391">
                <wp:extent cx="619125" cy="714375"/>
                <wp:effectExtent l="0" t="0" r="9525" b="9525"/>
                <wp:docPr id="2" name="Slika 9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9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575E18B2" w14:textId="77777777" w:rsidR="0045742D" w:rsidRPr="0045742D" w:rsidRDefault="0045742D" w:rsidP="0045742D">
          <w:pPr>
            <w:tabs>
              <w:tab w:val="left" w:pos="1309"/>
              <w:tab w:val="center" w:pos="4536"/>
              <w:tab w:val="right" w:pos="907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45742D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45742D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FE63ECD" w14:textId="77777777" w:rsidR="0045742D" w:rsidRPr="0045742D" w:rsidRDefault="0045742D" w:rsidP="0045742D">
          <w:pPr>
            <w:tabs>
              <w:tab w:val="left" w:pos="1309"/>
              <w:tab w:val="center" w:pos="4536"/>
              <w:tab w:val="right" w:pos="9072"/>
            </w:tabs>
            <w:rPr>
              <w:rFonts w:cs="Arial"/>
              <w:color w:val="000000"/>
              <w:sz w:val="20"/>
              <w:szCs w:val="20"/>
            </w:rPr>
          </w:pPr>
          <w:r w:rsidRPr="0045742D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w:history="1">
            <w:r w:rsidRPr="0045742D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4F042C04" w14:textId="77777777" w:rsidR="0045742D" w:rsidRPr="0045742D" w:rsidRDefault="0045742D" w:rsidP="0045742D">
          <w:pPr>
            <w:tabs>
              <w:tab w:val="left" w:pos="1309"/>
            </w:tabs>
            <w:rPr>
              <w:color w:val="0000FF"/>
              <w:u w:val="single"/>
            </w:rPr>
          </w:pPr>
          <w:r w:rsidRPr="0045742D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45742D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6E1984B8" w14:textId="77777777" w:rsidR="0045742D" w:rsidRPr="0045742D" w:rsidRDefault="0045742D" w:rsidP="0045742D">
          <w:pPr>
            <w:tabs>
              <w:tab w:val="left" w:pos="1309"/>
            </w:tabs>
            <w:rPr>
              <w:color w:val="000000"/>
            </w:rPr>
          </w:pPr>
        </w:p>
      </w:tc>
    </w:tr>
    <w:tr w:rsidR="0045742D" w:rsidRPr="0045742D" w14:paraId="0ADBD0AF" w14:textId="77777777" w:rsidTr="0045742D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1969A7E" w14:textId="77777777" w:rsidR="0045742D" w:rsidRPr="0045742D" w:rsidRDefault="0045742D" w:rsidP="0045742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9B19A0E" w14:textId="77777777" w:rsidR="0045742D" w:rsidRPr="0045742D" w:rsidRDefault="0045742D" w:rsidP="004574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3D6FF376" w14:textId="3A5CDA41" w:rsidR="0045742D" w:rsidRPr="0045742D" w:rsidRDefault="0045742D" w:rsidP="0045742D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45742D">
            <w:rPr>
              <w:rFonts w:cs="Arial"/>
              <w:sz w:val="16"/>
              <w:szCs w:val="16"/>
            </w:rPr>
            <w:t>OBR</w:t>
          </w:r>
          <w:proofErr w:type="spellEnd"/>
          <w:r w:rsidRPr="0045742D">
            <w:rPr>
              <w:rFonts w:cs="Arial"/>
              <w:sz w:val="16"/>
              <w:szCs w:val="16"/>
            </w:rPr>
            <w:t xml:space="preserve"> – 2.</w:t>
          </w:r>
          <w:r>
            <w:rPr>
              <w:rFonts w:cs="Arial"/>
              <w:sz w:val="16"/>
              <w:szCs w:val="16"/>
            </w:rPr>
            <w:t>17a</w:t>
          </w:r>
        </w:p>
      </w:tc>
    </w:tr>
  </w:tbl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7A7E81"/>
    <w:multiLevelType w:val="hybridMultilevel"/>
    <w:tmpl w:val="B9FA3D4A"/>
    <w:lvl w:ilvl="0" w:tplc="7D0470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15"/>
  </w:num>
  <w:num w:numId="8">
    <w:abstractNumId w:val="11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3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029"/>
    <w:rsid w:val="0005065F"/>
    <w:rsid w:val="000576FB"/>
    <w:rsid w:val="000646B3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0A1D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5742D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0473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1A87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4330"/>
    <w:rsid w:val="007618A6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BAF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36E5D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931AA58"/>
    <w:rsid w:val="30722264"/>
    <w:rsid w:val="3250E45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6E15E57DF7940AA88D24F455FE3C3" ma:contentTypeVersion="18" ma:contentTypeDescription="Ustvari nov dokument." ma:contentTypeScope="" ma:versionID="2a4d3d410e4118b8b7309f9f37610027">
  <xsd:schema xmlns:xsd="http://www.w3.org/2001/XMLSchema" xmlns:xs="http://www.w3.org/2001/XMLSchema" xmlns:p="http://schemas.microsoft.com/office/2006/metadata/properties" xmlns:ns3="19f0010c-e658-44e9-b5c8-e293e94e22c7" xmlns:ns4="b6ebd590-59db-4b06-9997-a1fa7a854286" targetNamespace="http://schemas.microsoft.com/office/2006/metadata/properties" ma:root="true" ma:fieldsID="afda6adf00b411e7275d0edf991a3c14" ns3:_="" ns4:_="">
    <xsd:import namespace="19f0010c-e658-44e9-b5c8-e293e94e22c7"/>
    <xsd:import namespace="b6ebd590-59db-4b06-9997-a1fa7a85428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010c-e658-44e9-b5c8-e293e94e22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bd590-59db-4b06-9997-a1fa7a854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f0010c-e658-44e9-b5c8-e293e94e22c7">
      <UserInfo>
        <DisplayName/>
        <AccountId xsi:nil="true"/>
        <AccountType/>
      </UserInfo>
    </SharedWithUsers>
    <_activity xmlns="b6ebd590-59db-4b06-9997-a1fa7a854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1F6941-9846-43DC-88CB-39B7DFB94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010c-e658-44e9-b5c8-e293e94e22c7"/>
    <ds:schemaRef ds:uri="b6ebd590-59db-4b06-9997-a1fa7a854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b6ebd590-59db-4b06-9997-a1fa7a854286"/>
    <ds:schemaRef ds:uri="19f0010c-e658-44e9-b5c8-e293e94e22c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7FC4F7C-F294-47B0-82AD-30570E1B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237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4</cp:revision>
  <cp:lastPrinted>2016-01-04T14:36:00Z</cp:lastPrinted>
  <dcterms:created xsi:type="dcterms:W3CDTF">2025-02-27T12:31:00Z</dcterms:created>
  <dcterms:modified xsi:type="dcterms:W3CDTF">2025-03-27T08:11:00Z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  <property fmtid="{D5CDD505-2E9C-101B-9397-08002B2CF9AE}" pid="3" name="MediaServiceImageTags">
    <vt:lpwstr/>
  </property>
</Properties>
</file>